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438" w:rsidRDefault="00462438">
      <w:pPr>
        <w:pStyle w:val="ConsPlusNormal"/>
        <w:jc w:val="center"/>
        <w:outlineLvl w:val="0"/>
      </w:pPr>
      <w:bookmarkStart w:id="0" w:name="_GoBack"/>
      <w:bookmarkEnd w:id="0"/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УТВЕРЖДАЮ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 xml:space="preserve">Начальник </w:t>
      </w:r>
      <w:r>
        <w:rPr>
          <w:rFonts w:ascii="Times New Roman" w:hAnsi="Times New Roman"/>
          <w:sz w:val="24"/>
          <w:szCs w:val="24"/>
        </w:rPr>
        <w:t>Межрайонной ИФНС России №4 по Тамбовской области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______________________________</w:t>
      </w:r>
    </w:p>
    <w:p w:rsidR="00462438" w:rsidRPr="00462438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Cs w:val="24"/>
        </w:rPr>
      </w:pPr>
      <w:r w:rsidRPr="00462438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должность)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</w:t>
      </w:r>
      <w:r w:rsidRPr="009B719A">
        <w:rPr>
          <w:rFonts w:ascii="Times New Roman" w:hAnsi="Times New Roman"/>
          <w:sz w:val="24"/>
          <w:szCs w:val="24"/>
        </w:rPr>
        <w:t>____________</w:t>
      </w:r>
      <w:r>
        <w:rPr>
          <w:rFonts w:ascii="Times New Roman" w:hAnsi="Times New Roman"/>
          <w:sz w:val="24"/>
          <w:szCs w:val="24"/>
        </w:rPr>
        <w:t>Ю.В. Яковлев</w:t>
      </w:r>
    </w:p>
    <w:p w:rsidR="00462438" w:rsidRPr="009B719A" w:rsidRDefault="00462438" w:rsidP="00462438">
      <w:pPr>
        <w:pStyle w:val="a3"/>
        <w:widowControl w:val="0"/>
        <w:spacing w:after="120"/>
        <w:ind w:left="5375"/>
        <w:jc w:val="center"/>
        <w:rPr>
          <w:rFonts w:ascii="Times New Roman" w:hAnsi="Times New Roman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</w:t>
      </w:r>
      <w:proofErr w:type="spellStart"/>
      <w:r w:rsidRPr="009B719A">
        <w:rPr>
          <w:rFonts w:ascii="Times New Roman" w:hAnsi="Times New Roman"/>
          <w:szCs w:val="24"/>
        </w:rPr>
        <w:t>инициалы</w:t>
      </w:r>
      <w:proofErr w:type="gramStart"/>
      <w:r>
        <w:rPr>
          <w:rFonts w:ascii="Times New Roman" w:hAnsi="Times New Roman"/>
          <w:szCs w:val="24"/>
        </w:rPr>
        <w:t>,ф</w:t>
      </w:r>
      <w:proofErr w:type="gramEnd"/>
      <w:r>
        <w:rPr>
          <w:rFonts w:ascii="Times New Roman" w:hAnsi="Times New Roman"/>
          <w:szCs w:val="24"/>
        </w:rPr>
        <w:t>амилия</w:t>
      </w:r>
      <w:proofErr w:type="spellEnd"/>
      <w:r w:rsidRPr="009B719A">
        <w:rPr>
          <w:rFonts w:ascii="Times New Roman" w:hAnsi="Times New Roman"/>
          <w:szCs w:val="24"/>
        </w:rPr>
        <w:t>)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от «_</w:t>
      </w:r>
      <w:r>
        <w:rPr>
          <w:rFonts w:ascii="Times New Roman" w:hAnsi="Times New Roman"/>
          <w:sz w:val="24"/>
          <w:szCs w:val="24"/>
        </w:rPr>
        <w:t>_</w:t>
      </w:r>
      <w:r w:rsidRPr="009B719A">
        <w:rPr>
          <w:rFonts w:ascii="Times New Roman" w:hAnsi="Times New Roman"/>
          <w:sz w:val="24"/>
          <w:szCs w:val="24"/>
        </w:rPr>
        <w:t>_» _________________ 201</w:t>
      </w:r>
      <w:r>
        <w:rPr>
          <w:rFonts w:ascii="Times New Roman" w:hAnsi="Times New Roman"/>
          <w:sz w:val="24"/>
          <w:szCs w:val="24"/>
        </w:rPr>
        <w:t>_</w:t>
      </w:r>
      <w:r w:rsidRPr="009B719A">
        <w:rPr>
          <w:rFonts w:ascii="Times New Roman" w:hAnsi="Times New Roman"/>
          <w:sz w:val="24"/>
          <w:szCs w:val="24"/>
        </w:rPr>
        <w:t>_ г.</w:t>
      </w:r>
    </w:p>
    <w:p w:rsidR="00462438" w:rsidRPr="00462438" w:rsidRDefault="004624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2438" w:rsidRPr="00462438" w:rsidRDefault="004624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2438" w:rsidRPr="00A14492" w:rsidRDefault="004624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1623E8" w:rsidRPr="00A14492" w:rsidRDefault="007C5DD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старшего государственного налогового</w:t>
      </w:r>
      <w:r w:rsidR="00462438" w:rsidRPr="00A14492">
        <w:rPr>
          <w:sz w:val="24"/>
          <w:szCs w:val="24"/>
          <w:u w:val="none"/>
        </w:rPr>
        <w:t xml:space="preserve"> </w:t>
      </w:r>
      <w:r w:rsidRPr="00A14492">
        <w:rPr>
          <w:sz w:val="24"/>
          <w:szCs w:val="24"/>
          <w:u w:val="none"/>
        </w:rPr>
        <w:t xml:space="preserve">инспектора </w:t>
      </w:r>
    </w:p>
    <w:p w:rsidR="001623E8" w:rsidRPr="00A14492" w:rsidRDefault="0046243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отдела</w:t>
      </w:r>
      <w:r w:rsidR="007C5DD8" w:rsidRPr="00A14492">
        <w:rPr>
          <w:sz w:val="24"/>
          <w:szCs w:val="24"/>
          <w:u w:val="none"/>
        </w:rPr>
        <w:t xml:space="preserve">  камеральных проверок №1 </w:t>
      </w:r>
    </w:p>
    <w:p w:rsidR="00462438" w:rsidRPr="00A14492" w:rsidRDefault="0046243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Межрайонной ИФНС России №4 по Тамбовской области</w:t>
      </w: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>старшего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отдела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7C5DD8" w:rsidRPr="002B7CC9">
        <w:rPr>
          <w:rFonts w:ascii="Times New Roman" w:hAnsi="Times New Roman" w:cs="Times New Roman"/>
          <w:b/>
          <w:sz w:val="24"/>
          <w:szCs w:val="24"/>
        </w:rPr>
        <w:t>камеральных проверок №1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Межрайонной ИФНС России №4 по Тамбовской области относится к старшей группе должностей гражданской службы категории специалисты</w:t>
      </w:r>
      <w:r w:rsidR="007C5DD8" w:rsidRPr="00A14492">
        <w:rPr>
          <w:rFonts w:ascii="Times New Roman" w:hAnsi="Times New Roman" w:cs="Times New Roman"/>
          <w:sz w:val="24"/>
          <w:szCs w:val="24"/>
        </w:rPr>
        <w:t>.</w:t>
      </w:r>
    </w:p>
    <w:p w:rsidR="001D0BCF" w:rsidRPr="00A14492" w:rsidRDefault="001D0BCF" w:rsidP="001623E8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- 11-3-4-0</w:t>
      </w:r>
      <w:r w:rsidR="007C5DD8" w:rsidRPr="00A14492">
        <w:rPr>
          <w:rFonts w:ascii="Times New Roman" w:hAnsi="Times New Roman"/>
          <w:sz w:val="24"/>
          <w:szCs w:val="24"/>
        </w:rPr>
        <w:t>95</w:t>
      </w: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C472BF" w:rsidRPr="00A1449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>регулирование налоговой деятельности</w:t>
      </w:r>
      <w:r w:rsidRPr="00A14492">
        <w:rPr>
          <w:rFonts w:ascii="Times New Roman" w:hAnsi="Times New Roman" w:cs="Times New Roman"/>
          <w:b/>
          <w:sz w:val="24"/>
          <w:szCs w:val="24"/>
        </w:rPr>
        <w:t>.</w:t>
      </w:r>
    </w:p>
    <w:p w:rsidR="00C472BF" w:rsidRPr="00A14492" w:rsidRDefault="00462438" w:rsidP="001623E8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 </w:t>
      </w:r>
      <w:r w:rsidR="007C5DD8" w:rsidRPr="00A1449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>ос</w:t>
      </w:r>
      <w:r w:rsidR="00C472BF" w:rsidRPr="00A14492">
        <w:rPr>
          <w:rFonts w:ascii="Times New Roman" w:hAnsi="Times New Roman" w:cs="Times New Roman"/>
          <w:b/>
          <w:sz w:val="24"/>
          <w:szCs w:val="24"/>
        </w:rPr>
        <w:t xml:space="preserve">уществление налогового контроля, </w:t>
      </w:r>
      <w:r w:rsidR="00C472BF" w:rsidRPr="00A14492">
        <w:rPr>
          <w:rFonts w:ascii="Times New Roman" w:hAnsi="Times New Roman" w:cs="Times New Roman"/>
          <w:sz w:val="24"/>
          <w:szCs w:val="24"/>
        </w:rPr>
        <w:t>детализация вида профессиональной служебной деятельности</w:t>
      </w:r>
      <w:r w:rsidR="002B7C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72BF" w:rsidRPr="00A14492">
        <w:rPr>
          <w:rFonts w:ascii="Times New Roman" w:hAnsi="Times New Roman" w:cs="Times New Roman"/>
          <w:b/>
          <w:sz w:val="24"/>
          <w:szCs w:val="24"/>
        </w:rPr>
        <w:t>осуществление налогового контроля посредством проведения камеральных проверок.</w:t>
      </w:r>
    </w:p>
    <w:p w:rsidR="007C5DD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7C5DD8" w:rsidRPr="00A1449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7C5DD8" w:rsidRPr="00A14492">
        <w:rPr>
          <w:rFonts w:ascii="Times New Roman" w:hAnsi="Times New Roman"/>
          <w:spacing w:val="-4"/>
          <w:sz w:val="24"/>
          <w:szCs w:val="24"/>
        </w:rPr>
        <w:t>Межрайонной ИФНС России №4 по Тамбовской области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5. </w:t>
      </w:r>
      <w:r w:rsidR="002B7CC9">
        <w:rPr>
          <w:rFonts w:ascii="Times New Roman" w:hAnsi="Times New Roman" w:cs="Times New Roman"/>
          <w:sz w:val="24"/>
          <w:szCs w:val="24"/>
        </w:rPr>
        <w:t>Старший государственный налоговы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й инспектор </w:t>
      </w:r>
      <w:r w:rsidRPr="00A14492">
        <w:rPr>
          <w:rFonts w:ascii="Times New Roman" w:hAnsi="Times New Roman" w:cs="Times New Roman"/>
          <w:sz w:val="24"/>
          <w:szCs w:val="24"/>
        </w:rPr>
        <w:t>непосредственн</w:t>
      </w:r>
      <w:r w:rsidR="00A01B6E" w:rsidRPr="00A14492">
        <w:rPr>
          <w:rFonts w:ascii="Times New Roman" w:hAnsi="Times New Roman" w:cs="Times New Roman"/>
          <w:sz w:val="24"/>
          <w:szCs w:val="24"/>
        </w:rPr>
        <w:t>о подчиняется начальнику отдела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 Для замещения должности старшего государственного налогового инспектора устанавливаются следующие требования.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6.1. Наличие высшего</w:t>
      </w:r>
      <w:r w:rsidRPr="00A14492">
        <w:rPr>
          <w:rFonts w:ascii="Times New Roman" w:hAnsi="Times New Roman"/>
          <w:sz w:val="24"/>
          <w:szCs w:val="24"/>
        </w:rPr>
        <w:t xml:space="preserve"> образования, соответствующего направлению деятельности</w:t>
      </w:r>
      <w:r w:rsidR="00683D85">
        <w:rPr>
          <w:rFonts w:ascii="Times New Roman" w:hAnsi="Times New Roman"/>
          <w:sz w:val="24"/>
          <w:szCs w:val="24"/>
        </w:rPr>
        <w:t>.</w:t>
      </w:r>
      <w:r w:rsidRPr="00A14492">
        <w:rPr>
          <w:rFonts w:ascii="Times New Roman" w:hAnsi="Times New Roman"/>
          <w:sz w:val="24"/>
          <w:szCs w:val="24"/>
        </w:rPr>
        <w:t xml:space="preserve"> </w:t>
      </w:r>
    </w:p>
    <w:p w:rsidR="00C352DF" w:rsidRPr="00A14492" w:rsidRDefault="00C352DF" w:rsidP="007F411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6.2. Без предъявления требований к стажу.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6.3.</w:t>
      </w:r>
      <w:r w:rsidR="001623E8" w:rsidRPr="00A1449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14492">
        <w:rPr>
          <w:rFonts w:ascii="Times New Roman" w:hAnsi="Times New Roman" w:cs="Times New Roman"/>
          <w:sz w:val="24"/>
          <w:szCs w:val="24"/>
        </w:rPr>
        <w:t xml:space="preserve">Наличие базовых знаний: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 знани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общи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управленческ</w:t>
      </w:r>
      <w:r w:rsidR="00052C3E" w:rsidRPr="00A14492">
        <w:rPr>
          <w:rFonts w:ascii="Times New Roman" w:hAnsi="Times New Roman" w:cs="Times New Roman"/>
          <w:sz w:val="24"/>
          <w:szCs w:val="24"/>
        </w:rPr>
        <w:t>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я, свидетельствующие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 наличии необходимых профессиональных и личностных качеств.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 Наличие профессиональных знаний: 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lastRenderedPageBreak/>
        <w:t>6.4.1. В сфере законодательства Российской Федерации: знание</w:t>
      </w:r>
      <w:r w:rsidRPr="00A14492">
        <w:rPr>
          <w:rFonts w:ascii="Times New Roman" w:hAnsi="Times New Roman" w:cs="Times New Roman"/>
          <w:color w:val="4F81BD"/>
          <w:sz w:val="24"/>
          <w:szCs w:val="24"/>
        </w:rPr>
        <w:t xml:space="preserve"> </w:t>
      </w:r>
      <w:r w:rsidR="000A19E6" w:rsidRPr="00A14492">
        <w:rPr>
          <w:rFonts w:ascii="Times New Roman" w:hAnsi="Times New Roman" w:cs="Times New Roman"/>
          <w:sz w:val="24"/>
          <w:szCs w:val="24"/>
        </w:rPr>
        <w:t xml:space="preserve">требований </w:t>
      </w:r>
      <w:hyperlink r:id="rId6" w:history="1">
        <w:proofErr w:type="gramStart"/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0A19E6" w:rsidRPr="00A14492">
        <w:rPr>
          <w:rFonts w:ascii="Times New Roman" w:hAnsi="Times New Roman" w:cs="Times New Roman"/>
          <w:sz w:val="24"/>
          <w:szCs w:val="24"/>
        </w:rPr>
        <w:t xml:space="preserve">а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 </w:t>
      </w:r>
      <w:hyperlink r:id="rId7" w:history="1">
        <w:proofErr w:type="gramStart"/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0A19E6" w:rsidRPr="00A14492">
        <w:rPr>
          <w:rFonts w:ascii="Times New Roman" w:hAnsi="Times New Roman" w:cs="Times New Roman"/>
          <w:sz w:val="24"/>
          <w:szCs w:val="24"/>
        </w:rPr>
        <w:t xml:space="preserve">а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 </w:t>
      </w:r>
      <w:hyperlink r:id="rId8" w:history="1">
        <w:proofErr w:type="gramStart"/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0A19E6" w:rsidRPr="00A14492">
        <w:rPr>
          <w:rFonts w:ascii="Times New Roman" w:hAnsi="Times New Roman" w:cs="Times New Roman"/>
          <w:sz w:val="24"/>
          <w:szCs w:val="24"/>
        </w:rPr>
        <w:t xml:space="preserve">а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</w:t>
      </w:r>
      <w:proofErr w:type="gramStart"/>
      <w:r w:rsidR="000A19E6" w:rsidRPr="00A14492">
        <w:rPr>
          <w:rFonts w:ascii="Times New Roman" w:hAnsi="Times New Roman" w:cs="Times New Roman"/>
          <w:sz w:val="24"/>
          <w:szCs w:val="24"/>
        </w:rPr>
        <w:t>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0A19E6" w:rsidRPr="00A14492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proofErr w:type="gramStart"/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0A19E6" w:rsidRPr="00A14492">
        <w:rPr>
          <w:rFonts w:ascii="Times New Roman" w:hAnsi="Times New Roman" w:cs="Times New Roman"/>
          <w:sz w:val="24"/>
          <w:szCs w:val="24"/>
        </w:rPr>
        <w:t xml:space="preserve">а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hyperlink r:id="rId10" w:history="1">
        <w:proofErr w:type="gramStart"/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0A19E6" w:rsidRPr="00A14492">
        <w:rPr>
          <w:rFonts w:ascii="Times New Roman" w:hAnsi="Times New Roman" w:cs="Times New Roman"/>
          <w:sz w:val="24"/>
          <w:szCs w:val="24"/>
        </w:rPr>
        <w:t>а 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870429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A19E6" w:rsidRPr="00A14492" w:rsidRDefault="00C352DF" w:rsidP="00ED05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  <w:r w:rsidR="000A19E6" w:rsidRPr="00A14492">
        <w:rPr>
          <w:rFonts w:ascii="Times New Roman" w:hAnsi="Times New Roman" w:cs="Times New Roman"/>
          <w:sz w:val="24"/>
          <w:szCs w:val="24"/>
        </w:rPr>
        <w:t>знание порядка и сроков проведения камеральных проверок;  требований к составлению акта камеральной проверки; основ финансовых отношений и кредитных отношений; судебно-арбитражной практики в части камеральных проверок;  схемы ухода от налогов; порядка определения налогооблагаемой базы.</w:t>
      </w:r>
    </w:p>
    <w:p w:rsidR="00C352DF" w:rsidRPr="00A14492" w:rsidRDefault="00C352DF" w:rsidP="00ED05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>Наличие функциональных знаний: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знание принципов</w:t>
      </w:r>
      <w:r w:rsidRPr="00A14492">
        <w:rPr>
          <w:rFonts w:ascii="Times New Roman" w:hAnsi="Times New Roman"/>
          <w:sz w:val="24"/>
          <w:szCs w:val="24"/>
        </w:rPr>
        <w:t>, методов, технологий и механизмов осуществления контроля (надзора); видов, назначения и технологии организации проверочных процедур; понятия единого реестра проверок, процедуры его формирования; института предварительной проверки жалобы и иной информации, поступившей в контрольно-надзорный орган; процедуры организации проверки: порядка, этапов, инструментов проведения; ограничений при проведении проверочных процедур; мер, принимаемых по результатам проверки;</w:t>
      </w:r>
      <w:proofErr w:type="gramEnd"/>
      <w:r w:rsidRPr="00A14492">
        <w:rPr>
          <w:rFonts w:ascii="Times New Roman" w:hAnsi="Times New Roman"/>
          <w:sz w:val="24"/>
          <w:szCs w:val="24"/>
        </w:rPr>
        <w:t xml:space="preserve"> плановых (рейдовых) осмотров; оснований проведения и особенностей внеплановых проверок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 умение планировать, рационально использовать служебное время и достигать результата;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C352DF" w:rsidRPr="00A14492" w:rsidRDefault="00C352DF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="00870429" w:rsidRPr="00A14492">
        <w:rPr>
          <w:rFonts w:ascii="Times New Roman" w:hAnsi="Times New Roman" w:cs="Times New Roman"/>
          <w:sz w:val="24"/>
          <w:szCs w:val="24"/>
        </w:rPr>
        <w:t>составление акта по результатам проведения камеральной налоговой проверки</w:t>
      </w:r>
      <w:r w:rsidRPr="00A14492">
        <w:rPr>
          <w:rFonts w:ascii="Times New Roman" w:hAnsi="Times New Roman" w:cs="Times New Roman"/>
          <w:color w:val="4F81BD"/>
          <w:sz w:val="24"/>
          <w:szCs w:val="24"/>
        </w:rPr>
        <w:t>.</w:t>
      </w:r>
    </w:p>
    <w:p w:rsidR="00C352DF" w:rsidRPr="00A14492" w:rsidRDefault="00C352DF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6.8.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 </w:t>
      </w:r>
      <w:proofErr w:type="gramEnd"/>
    </w:p>
    <w:p w:rsidR="00ED050D" w:rsidRPr="00A14492" w:rsidRDefault="00ED050D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575A75" w:rsidRPr="00A1449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11" w:history="1">
        <w:r w:rsidRPr="00A14492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A14492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Pr="00A14492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C352DF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color w:val="4F81BD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575A75" w:rsidRPr="00A14492">
        <w:rPr>
          <w:rFonts w:ascii="Times New Roman" w:hAnsi="Times New Roman" w:cs="Times New Roman"/>
          <w:sz w:val="24"/>
          <w:szCs w:val="24"/>
        </w:rPr>
        <w:t>отдел камеральных проверок №1</w:t>
      </w:r>
      <w:r w:rsidRPr="00A14492">
        <w:rPr>
          <w:rFonts w:ascii="Times New Roman" w:hAnsi="Times New Roman" w:cs="Times New Roman"/>
          <w:sz w:val="24"/>
          <w:szCs w:val="24"/>
        </w:rPr>
        <w:t>,</w:t>
      </w:r>
      <w:r w:rsidR="00575A75" w:rsidRPr="00A14492">
        <w:rPr>
          <w:rFonts w:ascii="Times New Roman" w:hAnsi="Times New Roman" w:cs="Times New Roman"/>
          <w:sz w:val="24"/>
          <w:szCs w:val="24"/>
        </w:rPr>
        <w:t xml:space="preserve"> старший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8A56DF" w:rsidRPr="008A56DF" w:rsidRDefault="008A56DF" w:rsidP="008A56D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выполнять</w:t>
      </w:r>
      <w:r w:rsidRPr="008A56D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основные обязанности гражданского служащего, определенные статьей 15 Федерального закона «О государственной гражданской службе Российской Федерации».</w:t>
      </w:r>
    </w:p>
    <w:p w:rsidR="008A56DF" w:rsidRPr="008A56DF" w:rsidRDefault="008A56DF" w:rsidP="008A56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>
        <w:rPr>
          <w:rFonts w:ascii="Times New Roman" w:eastAsia="Calibri" w:hAnsi="Times New Roman" w:cs="Times New Roman"/>
          <w:snapToGrid w:val="0"/>
          <w:sz w:val="24"/>
          <w:szCs w:val="24"/>
        </w:rPr>
        <w:t>осуществлять</w:t>
      </w:r>
      <w:r w:rsidRPr="008A56DF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</w:t>
      </w:r>
      <w:proofErr w:type="gramStart"/>
      <w:r w:rsidRPr="008A56DF">
        <w:rPr>
          <w:rFonts w:ascii="Times New Roman" w:eastAsia="Calibri" w:hAnsi="Times New Roman" w:cs="Times New Roman"/>
          <w:snapToGrid w:val="0"/>
          <w:sz w:val="24"/>
          <w:szCs w:val="24"/>
        </w:rPr>
        <w:t>контроль за</w:t>
      </w:r>
      <w:proofErr w:type="gramEnd"/>
      <w:r w:rsidRPr="008A56DF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соблюдением законодательства о налогах, правильностью их исчисления, полнотой и своевременностью внесения в соответствующий бюджет государственных налоговых и других платежей, предусмотренных законодательством Российской Федерации, местными органами государственной власти на местах в пределах их компетенции;</w:t>
      </w:r>
    </w:p>
    <w:p w:rsidR="008A56DF" w:rsidRPr="008A56DF" w:rsidRDefault="008A56DF" w:rsidP="008A56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осуществлять</w:t>
      </w:r>
      <w:r w:rsidRPr="008A56DF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</w:t>
      </w:r>
      <w:proofErr w:type="gramStart"/>
      <w:r w:rsidRPr="008A56DF">
        <w:rPr>
          <w:rFonts w:ascii="Times New Roman" w:eastAsia="Calibri" w:hAnsi="Times New Roman" w:cs="Times New Roman"/>
          <w:snapToGrid w:val="0"/>
          <w:sz w:val="24"/>
          <w:szCs w:val="24"/>
        </w:rPr>
        <w:t>контроль за</w:t>
      </w:r>
      <w:proofErr w:type="gramEnd"/>
      <w:r w:rsidRPr="008A56DF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соблюдением валютного законодательства;</w:t>
      </w:r>
    </w:p>
    <w:p w:rsidR="008A56DF" w:rsidRPr="008A56DF" w:rsidRDefault="008A56DF" w:rsidP="008A56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осуществлять</w:t>
      </w:r>
      <w:r w:rsidRPr="008A56DF">
        <w:rPr>
          <w:rFonts w:ascii="Times New Roman" w:eastAsia="Calibri" w:hAnsi="Times New Roman" w:cs="Times New Roman"/>
          <w:sz w:val="24"/>
          <w:szCs w:val="24"/>
        </w:rPr>
        <w:t xml:space="preserve"> работы в системе ЭОД местного уровня в соответствии с инструкциями на рабочие места РМ8-2М, РМ8-3М;</w:t>
      </w:r>
    </w:p>
    <w:p w:rsidR="008A56DF" w:rsidRPr="008A56DF" w:rsidRDefault="008A56DF" w:rsidP="008A56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систематически повышать</w:t>
      </w:r>
      <w:r w:rsidRPr="008A56DF">
        <w:rPr>
          <w:rFonts w:ascii="Times New Roman" w:eastAsia="Calibri" w:hAnsi="Times New Roman" w:cs="Times New Roman"/>
          <w:sz w:val="24"/>
          <w:szCs w:val="24"/>
        </w:rPr>
        <w:t xml:space="preserve"> свой профессиональный уровень, изучает </w:t>
      </w:r>
      <w:proofErr w:type="gramStart"/>
      <w:r w:rsidRPr="008A56DF">
        <w:rPr>
          <w:rFonts w:ascii="Times New Roman" w:eastAsia="Calibri" w:hAnsi="Times New Roman" w:cs="Times New Roman"/>
          <w:sz w:val="24"/>
          <w:szCs w:val="24"/>
        </w:rPr>
        <w:t>действующее</w:t>
      </w:r>
      <w:proofErr w:type="gramEnd"/>
      <w:r w:rsidRPr="008A56DF">
        <w:rPr>
          <w:rFonts w:ascii="Times New Roman" w:eastAsia="Calibri" w:hAnsi="Times New Roman" w:cs="Times New Roman"/>
          <w:sz w:val="24"/>
          <w:szCs w:val="24"/>
        </w:rPr>
        <w:t xml:space="preserve"> законодательства;</w:t>
      </w:r>
    </w:p>
    <w:p w:rsidR="008A56DF" w:rsidRPr="008A56DF" w:rsidRDefault="008A56DF" w:rsidP="008A56DF">
      <w:pPr>
        <w:tabs>
          <w:tab w:val="left" w:pos="-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соблюдать</w:t>
      </w:r>
      <w:r w:rsidRPr="008A56DF">
        <w:rPr>
          <w:rFonts w:ascii="Times New Roman" w:eastAsia="Calibri" w:hAnsi="Times New Roman" w:cs="Times New Roman"/>
          <w:sz w:val="24"/>
          <w:szCs w:val="24"/>
        </w:rPr>
        <w:t xml:space="preserve"> правила внутреннего трудового распорядка и государственной дисциплины при выполнении должностных обязанностей и полномочий;</w:t>
      </w:r>
    </w:p>
    <w:p w:rsidR="008A56DF" w:rsidRPr="008A56DF" w:rsidRDefault="008A56DF" w:rsidP="008A56DF">
      <w:pPr>
        <w:tabs>
          <w:tab w:val="left" w:pos="-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осуществлять</w:t>
      </w:r>
      <w:r w:rsidRPr="008A56DF">
        <w:rPr>
          <w:rFonts w:ascii="Times New Roman" w:eastAsia="Calibri" w:hAnsi="Times New Roman" w:cs="Times New Roman"/>
          <w:sz w:val="24"/>
          <w:szCs w:val="24"/>
        </w:rPr>
        <w:t xml:space="preserve"> хранение  охраняемой законом тайны, а также не разглашение ставшими известными в вязи с исполнением должностных обязанностей сведений, затрагивающих частную жизнь, честь и достоинства граждан;</w:t>
      </w:r>
      <w:proofErr w:type="gramEnd"/>
    </w:p>
    <w:p w:rsidR="008A56DF" w:rsidRPr="008A56DF" w:rsidRDefault="008A56DF" w:rsidP="008A56DF">
      <w:pPr>
        <w:tabs>
          <w:tab w:val="left" w:pos="-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обеспечивать</w:t>
      </w:r>
      <w:r w:rsidRPr="008A56DF">
        <w:rPr>
          <w:rFonts w:ascii="Times New Roman" w:eastAsia="Calibri" w:hAnsi="Times New Roman" w:cs="Times New Roman"/>
          <w:sz w:val="24"/>
          <w:szCs w:val="24"/>
        </w:rPr>
        <w:t xml:space="preserve"> проведение камеральных налоговых проверок налогоплательщиков в строгом соответствии с Налоговым кодексом РФ, другими законодательными и нормативными актами;</w:t>
      </w:r>
    </w:p>
    <w:p w:rsidR="008A56DF" w:rsidRPr="008A56DF" w:rsidRDefault="008A56DF" w:rsidP="008A56DF">
      <w:pPr>
        <w:tabs>
          <w:tab w:val="left" w:pos="-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составлять</w:t>
      </w:r>
      <w:r w:rsidRPr="008A56DF">
        <w:rPr>
          <w:rFonts w:ascii="Times New Roman" w:eastAsia="Calibri" w:hAnsi="Times New Roman" w:cs="Times New Roman"/>
          <w:sz w:val="24"/>
          <w:szCs w:val="24"/>
        </w:rPr>
        <w:t xml:space="preserve"> протоколы об административных правонарушениях в случаях выявления нарушения действующего законодательства.  </w:t>
      </w:r>
    </w:p>
    <w:p w:rsidR="008A56DF" w:rsidRPr="008A56DF" w:rsidRDefault="008A56DF" w:rsidP="008A56D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исполнять</w:t>
      </w:r>
      <w:r w:rsidRPr="008A56DF">
        <w:rPr>
          <w:rFonts w:ascii="Times New Roman" w:eastAsia="Calibri" w:hAnsi="Times New Roman" w:cs="Times New Roman"/>
          <w:sz w:val="24"/>
          <w:szCs w:val="24"/>
        </w:rPr>
        <w:t xml:space="preserve"> должностные обязанности в соответствии с должностным регламентом.</w:t>
      </w:r>
    </w:p>
    <w:p w:rsidR="008A56DF" w:rsidRPr="008A56DF" w:rsidRDefault="008A56DF" w:rsidP="008A56D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color w:val="FF0000"/>
          <w:sz w:val="24"/>
          <w:szCs w:val="24"/>
        </w:rPr>
      </w:pPr>
      <w:proofErr w:type="gramStart"/>
      <w:r w:rsidRPr="008A56DF">
        <w:rPr>
          <w:rFonts w:ascii="Times New Roman" w:eastAsia="Calibri" w:hAnsi="Times New Roman" w:cs="Times New Roman"/>
          <w:sz w:val="24"/>
          <w:szCs w:val="24"/>
        </w:rPr>
        <w:t>использовать информацию из федеральных информационных ресурсов и сервисов, сопровождаемым МИ ФНС России по ЦОД «Единый государственный реестр налогоплательщиков (ЕГРН)»,</w:t>
      </w:r>
      <w:r w:rsidRPr="008A56D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A56DF">
        <w:rPr>
          <w:rFonts w:ascii="Times New Roman" w:eastAsia="Calibri" w:hAnsi="Times New Roman" w:cs="Times New Roman"/>
          <w:sz w:val="24"/>
          <w:szCs w:val="24"/>
        </w:rPr>
        <w:t>«Сведения о физических лицах»,</w:t>
      </w:r>
      <w:r w:rsidRPr="008A56D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A56DF">
        <w:rPr>
          <w:rFonts w:ascii="Times New Roman" w:eastAsia="Calibri" w:hAnsi="Times New Roman" w:cs="Times New Roman"/>
          <w:sz w:val="24"/>
          <w:szCs w:val="24"/>
        </w:rPr>
        <w:t>«Банковские счета»,</w:t>
      </w:r>
      <w:r w:rsidRPr="008A56D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A56DF">
        <w:rPr>
          <w:rFonts w:ascii="Times New Roman" w:eastAsia="Calibri" w:hAnsi="Times New Roman" w:cs="Times New Roman"/>
          <w:sz w:val="24"/>
          <w:szCs w:val="24"/>
        </w:rPr>
        <w:t>«Полные сведения, содержащиеся в Едином государственном реестре юридических лиц (ЕГРЮЛ)»,</w:t>
      </w:r>
      <w:r w:rsidRPr="008A56D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A56DF">
        <w:rPr>
          <w:rFonts w:ascii="Times New Roman" w:eastAsia="Calibri" w:hAnsi="Times New Roman" w:cs="Times New Roman"/>
          <w:sz w:val="24"/>
          <w:szCs w:val="24"/>
        </w:rPr>
        <w:t>«Полные сведения, содержащиеся в государственном реестре индивидуальных предпринимателей (ЕГРИП)», «Таможенный союз – обмен» (Сведения об уплате косвенных налогов при импорте / экспорте между Российской Федерацией, Республикой Беларусь</w:t>
      </w:r>
      <w:proofErr w:type="gramEnd"/>
      <w:r w:rsidRPr="008A56DF">
        <w:rPr>
          <w:rFonts w:ascii="Times New Roman" w:eastAsia="Calibri" w:hAnsi="Times New Roman" w:cs="Times New Roman"/>
          <w:sz w:val="24"/>
          <w:szCs w:val="24"/>
        </w:rPr>
        <w:t xml:space="preserve"> и Республикой Казахстан)»,</w:t>
      </w:r>
      <w:r w:rsidRPr="008A56D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A56DF">
        <w:rPr>
          <w:rFonts w:ascii="Times New Roman" w:eastAsia="Calibri" w:hAnsi="Times New Roman" w:cs="Times New Roman"/>
          <w:sz w:val="24"/>
          <w:szCs w:val="24"/>
        </w:rPr>
        <w:t>«Ведомость учета принятых и введенных налоговых деклараций»,</w:t>
      </w:r>
      <w:r w:rsidRPr="008A56D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A56DF">
        <w:rPr>
          <w:rFonts w:ascii="Times New Roman" w:eastAsia="Calibri" w:hAnsi="Times New Roman" w:cs="Times New Roman"/>
          <w:sz w:val="24"/>
          <w:szCs w:val="24"/>
        </w:rPr>
        <w:t>«Контрольно-кассовая техника»,</w:t>
      </w:r>
      <w:r w:rsidRPr="008A56D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A56DF">
        <w:rPr>
          <w:rFonts w:ascii="Times New Roman" w:eastAsia="Calibri" w:hAnsi="Times New Roman" w:cs="Times New Roman"/>
          <w:sz w:val="24"/>
          <w:szCs w:val="24"/>
        </w:rPr>
        <w:t>«</w:t>
      </w:r>
      <w:proofErr w:type="spellStart"/>
      <w:r w:rsidRPr="008A56DF">
        <w:rPr>
          <w:rFonts w:ascii="Times New Roman" w:eastAsia="Calibri" w:hAnsi="Times New Roman" w:cs="Times New Roman"/>
          <w:sz w:val="24"/>
          <w:szCs w:val="24"/>
        </w:rPr>
        <w:t>Предпроверочный</w:t>
      </w:r>
      <w:proofErr w:type="spellEnd"/>
      <w:r w:rsidRPr="008A56DF">
        <w:rPr>
          <w:rFonts w:ascii="Times New Roman" w:eastAsia="Calibri" w:hAnsi="Times New Roman" w:cs="Times New Roman"/>
          <w:sz w:val="24"/>
          <w:szCs w:val="24"/>
        </w:rPr>
        <w:t xml:space="preserve"> анализ налогоплательщиков»,</w:t>
      </w:r>
      <w:r w:rsidRPr="008A56D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A56DF">
        <w:rPr>
          <w:rFonts w:ascii="Times New Roman" w:eastAsia="Calibri" w:hAnsi="Times New Roman" w:cs="Times New Roman"/>
          <w:sz w:val="24"/>
          <w:szCs w:val="24"/>
        </w:rPr>
        <w:t>«Таможня Ф»,</w:t>
      </w:r>
      <w:r w:rsidRPr="008A56D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A56DF">
        <w:rPr>
          <w:rFonts w:ascii="Times New Roman" w:eastAsia="Calibri" w:hAnsi="Times New Roman" w:cs="Times New Roman"/>
          <w:sz w:val="24"/>
          <w:szCs w:val="24"/>
        </w:rPr>
        <w:t>«НДС»,</w:t>
      </w:r>
      <w:r w:rsidRPr="008A56D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A56DF">
        <w:rPr>
          <w:rFonts w:ascii="Times New Roman" w:eastAsia="Calibri" w:hAnsi="Times New Roman" w:cs="Times New Roman"/>
          <w:sz w:val="24"/>
          <w:szCs w:val="24"/>
        </w:rPr>
        <w:t>«Однодневки»,</w:t>
      </w:r>
      <w:r w:rsidRPr="008A56D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A56DF">
        <w:rPr>
          <w:rFonts w:ascii="Times New Roman" w:eastAsia="Calibri" w:hAnsi="Times New Roman" w:cs="Times New Roman"/>
          <w:sz w:val="24"/>
          <w:szCs w:val="24"/>
        </w:rPr>
        <w:t>«Приостановление операций по счетам»,</w:t>
      </w:r>
      <w:r w:rsidRPr="008A56D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A56DF">
        <w:rPr>
          <w:rFonts w:ascii="Times New Roman" w:eastAsia="Calibri" w:hAnsi="Times New Roman" w:cs="Times New Roman"/>
          <w:sz w:val="24"/>
          <w:szCs w:val="24"/>
        </w:rPr>
        <w:t>«</w:t>
      </w:r>
      <w:proofErr w:type="spellStart"/>
      <w:r w:rsidRPr="008A56DF">
        <w:rPr>
          <w:rFonts w:ascii="Times New Roman" w:eastAsia="Calibri" w:hAnsi="Times New Roman" w:cs="Times New Roman"/>
          <w:sz w:val="24"/>
          <w:szCs w:val="24"/>
        </w:rPr>
        <w:t>Росфиннадзор</w:t>
      </w:r>
      <w:proofErr w:type="spellEnd"/>
      <w:r w:rsidRPr="008A56DF">
        <w:rPr>
          <w:rFonts w:ascii="Times New Roman" w:eastAsia="Calibri" w:hAnsi="Times New Roman" w:cs="Times New Roman"/>
          <w:sz w:val="24"/>
          <w:szCs w:val="24"/>
        </w:rPr>
        <w:t>»,</w:t>
      </w:r>
      <w:r w:rsidRPr="008A56D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A56DF">
        <w:rPr>
          <w:rFonts w:ascii="Times New Roman" w:eastAsia="Calibri" w:hAnsi="Times New Roman" w:cs="Times New Roman"/>
          <w:sz w:val="24"/>
          <w:szCs w:val="24"/>
        </w:rPr>
        <w:t>«Учет схем уклонения от налогообложения», «Сведения из Банка России», «Банк-обмен»,</w:t>
      </w:r>
      <w:r w:rsidRPr="008A56D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A56DF">
        <w:rPr>
          <w:rFonts w:ascii="Times New Roman" w:eastAsia="Calibri" w:hAnsi="Times New Roman" w:cs="Times New Roman"/>
          <w:sz w:val="24"/>
          <w:szCs w:val="24"/>
        </w:rPr>
        <w:t>«Истребование документов».</w:t>
      </w:r>
    </w:p>
    <w:p w:rsidR="008A56DF" w:rsidRPr="008A56DF" w:rsidRDefault="008A56DF" w:rsidP="008A56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проводить</w:t>
      </w:r>
      <w:r w:rsidRPr="008A56D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 ходе камеральной налоговой проверки, на основе налоговой декларации по НДС, в которой исчислена су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мма налога к уплате, мероприятия</w:t>
      </w:r>
      <w:r w:rsidRPr="008A56D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8A56DF" w:rsidRPr="008A56DF" w:rsidRDefault="008A56DF" w:rsidP="008A56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</w:t>
      </w:r>
      <w:r w:rsidRPr="008A56DF">
        <w:rPr>
          <w:rFonts w:ascii="Times New Roman" w:eastAsia="Calibri" w:hAnsi="Times New Roman" w:cs="Times New Roman"/>
          <w:color w:val="000000"/>
          <w:sz w:val="24"/>
          <w:szCs w:val="24"/>
        </w:rPr>
        <w:t>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Налогового кодекса РФ;</w:t>
      </w:r>
    </w:p>
    <w:p w:rsidR="008A56DF" w:rsidRPr="008A56DF" w:rsidRDefault="008A56DF" w:rsidP="008A56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подготавливать решения</w:t>
      </w:r>
      <w:r w:rsidRPr="008A56D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Налогового кодекса РФ;</w:t>
      </w:r>
    </w:p>
    <w:p w:rsidR="008A56DF" w:rsidRPr="008A56DF" w:rsidRDefault="008A56DF" w:rsidP="008A56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выявлять</w:t>
      </w:r>
      <w:r w:rsidRPr="008A56D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получателей необоснованной налоговой выгоды, связанной с неправомерным применением налоговых вычетов по НДС, в случае выявления расхождений в сведениях об операциях, содержащихся в налоговых декларациях по НДС, в том числе с использованием информационного ресурса АСК НДС-2;</w:t>
      </w:r>
    </w:p>
    <w:p w:rsidR="008A56DF" w:rsidRPr="008A56DF" w:rsidRDefault="008A56DF" w:rsidP="008A56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принимать</w:t>
      </w:r>
      <w:r w:rsidRPr="008A56D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участие в подготовке информации, направляемой в вышестоящий налоговый орган, в другие налоговые и муниципальные органы, а также в подготовке ответов на запросы налогоплательщиков.</w:t>
      </w:r>
    </w:p>
    <w:p w:rsidR="00C352DF" w:rsidRPr="00A14492" w:rsidRDefault="00C352DF" w:rsidP="00255D0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575A75"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651AC9">
        <w:rPr>
          <w:rFonts w:ascii="Times New Roman" w:hAnsi="Times New Roman" w:cs="Times New Roman"/>
          <w:sz w:val="24"/>
          <w:szCs w:val="24"/>
        </w:rPr>
        <w:t xml:space="preserve"> на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своевременную и в полном размере выплату денежного содержания; ознакомление с документами, определяющими его права и 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организационно-технические условия (в том числе на получение в установленном порядке информации и материалов), необходимые для исполнения им должностных обязанностей;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посещение в установленном порядке для исполнения должностных обязанностей предприятий, учреждений и организаций независимо от форм собственности; принятие решений и участие в их подготовке в соответствии с должностными обязанностями; участие по своей инициативе в конкурсе на замещение вакантной государственной должности государственной службы; продвижение по службе, увеличение денежного содержания с учетом результатов и стажа работы, уровня квалификации;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переподготовку (переквалификацию) и повышение квалификации в порядке и на условиях, предусмотренных действующим законодательством; медицинское обслуживание в установленном порядке; пенсионное обеспечение с учетом стажа государственной службы;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проведение по требованию служебного расследования для опровержения сведений, порочащих его честь и достоинство; объединение в профессиональные союзы (ассоциации) для защиты своих прав, социально-экономических и профессиональных интересов; внесение предложений по совершенствованию государственной службы в любые инстанции; обязательное государственное страхование на случай причинения вреда здоровью и имуществу в связи с исполнением должностных обязанностей;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обязательное государственное социальное страхование на случай заболевания или потери трудоспособности в период прохождения государственной службы; обращение в соответствующие государственные органы или в суд для разрешения споров, связанных с государственной службой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255D09" w:rsidRPr="00A14492" w:rsidRDefault="00C352DF" w:rsidP="00255D09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2017, N 15 (ч. 1), ст. 2194), приказами (распоряжениями) ФНС России,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Положением о Межрайонной инспекции Федеральной налоговой службы №4 по Тамбовской области, утвержденным руководителем Управления ФНС России по Тамбовской области </w:t>
      </w:r>
      <w:r w:rsidR="00255D09" w:rsidRPr="00A14492">
        <w:rPr>
          <w:rFonts w:ascii="Times New Roman" w:hAnsi="Times New Roman" w:cs="Times New Roman"/>
          <w:sz w:val="24"/>
          <w:szCs w:val="24"/>
          <w:u w:val="single"/>
        </w:rPr>
        <w:t>«26»декабря 2016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г., положением об отделе камеральных проверок №1, приказами Управления ФНС России по Тамбовской области, приказами инспекции, поручениями руководства инспекции</w:t>
      </w:r>
      <w:r w:rsidR="00255D09" w:rsidRPr="00A14492">
        <w:rPr>
          <w:sz w:val="24"/>
          <w:szCs w:val="24"/>
        </w:rPr>
        <w:t>.</w:t>
      </w:r>
      <w:proofErr w:type="gramEnd"/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11. </w:t>
      </w:r>
      <w:r w:rsidR="00255D09"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</w:t>
      </w:r>
      <w:r w:rsidRPr="00A14492">
        <w:rPr>
          <w:rFonts w:ascii="Times New Roman" w:hAnsi="Times New Roman" w:cs="Times New Roman"/>
          <w:sz w:val="24"/>
          <w:szCs w:val="24"/>
        </w:rPr>
        <w:lastRenderedPageBreak/>
        <w:t>ответственности в соответствии с законодательством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255D0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старший 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35585" w:rsidRPr="00A14492" w:rsidRDefault="00C352DF" w:rsidP="00255D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255D09"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вправе самостоятель</w:t>
      </w:r>
      <w:r w:rsidR="00746460" w:rsidRPr="00A14492">
        <w:rPr>
          <w:rFonts w:ascii="Times New Roman" w:hAnsi="Times New Roman" w:cs="Times New Roman"/>
          <w:sz w:val="24"/>
          <w:szCs w:val="24"/>
        </w:rPr>
        <w:t xml:space="preserve">но принимать решения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с учетом задач и функций, возложенных на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Межрайонную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ИФНС России №4 по Тамбовской области, а также на отдел </w:t>
      </w:r>
      <w:r w:rsidR="00746460" w:rsidRPr="00A14492">
        <w:rPr>
          <w:rFonts w:ascii="Times New Roman" w:hAnsi="Times New Roman" w:cs="Times New Roman"/>
          <w:sz w:val="24"/>
          <w:szCs w:val="24"/>
        </w:rPr>
        <w:t>камеральных проверок №1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и в соответствии с должностными обязанностями по замещаемой должности гражданской службы</w:t>
      </w:r>
      <w:r w:rsidR="00635585" w:rsidRPr="00A14492">
        <w:rPr>
          <w:rFonts w:ascii="Times New Roman" w:hAnsi="Times New Roman" w:cs="Times New Roman"/>
          <w:sz w:val="24"/>
          <w:szCs w:val="24"/>
        </w:rPr>
        <w:t>.</w:t>
      </w:r>
      <w:r w:rsidR="00746460" w:rsidRPr="00A144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5585" w:rsidRPr="00A14492" w:rsidRDefault="00C352DF" w:rsidP="006355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13.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746460"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 </w:t>
      </w:r>
      <w:r w:rsidR="00635585" w:rsidRPr="00A14492">
        <w:rPr>
          <w:rFonts w:ascii="Times New Roman" w:hAnsi="Times New Roman" w:cs="Times New Roman"/>
          <w:sz w:val="24"/>
          <w:szCs w:val="24"/>
        </w:rPr>
        <w:t>давать рекомендации, указания; принимать участие в рассмотрении, согласовании, визировании протокола, акта, служебной записки, методического письма, отчета, плана, доклада и т.д.; информировать вышестоящего руководителя для принятия им соответствующего решения; осуществлять проверку документов и при необходимости возвращать их на переоформление или запрашивать дополнительную информацию;</w:t>
      </w:r>
      <w:proofErr w:type="gramEnd"/>
      <w:r w:rsidR="00635585" w:rsidRPr="00A14492">
        <w:rPr>
          <w:rFonts w:ascii="Times New Roman" w:hAnsi="Times New Roman" w:cs="Times New Roman"/>
          <w:sz w:val="24"/>
          <w:szCs w:val="24"/>
        </w:rPr>
        <w:t xml:space="preserve"> отказывать в приеме документов, оформленных ненадлежащим образом; переадресовывать документы, устанавливать или изменять (продлевать) сроки их исполнения; исполнять соответствующий документ или направлять его другому исполнителю; принимать решение о соответствии представленных документов требованиям законодательства, их достоверности и полноты; заверять надлежащим образом копию какого-либо документа и др.</w:t>
      </w:r>
    </w:p>
    <w:p w:rsidR="00C352DF" w:rsidRPr="00A14492" w:rsidRDefault="00C352DF" w:rsidP="006355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2B7CC9" w:rsidRDefault="00C352DF" w:rsidP="002B7CC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старший 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 xml:space="preserve">нормативных правовых актов и (или) </w:t>
      </w:r>
      <w:proofErr w:type="spellStart"/>
      <w:r w:rsidRPr="00A14492">
        <w:rPr>
          <w:rFonts w:ascii="Times New Roman" w:hAnsi="Times New Roman" w:cs="Times New Roman"/>
          <w:b/>
          <w:sz w:val="24"/>
          <w:szCs w:val="24"/>
        </w:rPr>
        <w:t>проектовуправленческих</w:t>
      </w:r>
      <w:proofErr w:type="spellEnd"/>
      <w:r w:rsidRPr="00A14492">
        <w:rPr>
          <w:rFonts w:ascii="Times New Roman" w:hAnsi="Times New Roman" w:cs="Times New Roman"/>
          <w:b/>
          <w:sz w:val="24"/>
          <w:szCs w:val="24"/>
        </w:rPr>
        <w:t xml:space="preserve"> и иных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7647" w:rsidRPr="00A14492" w:rsidRDefault="00C352DF" w:rsidP="004D76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14. </w:t>
      </w:r>
      <w:r w:rsidR="004D7647" w:rsidRPr="00A14492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4D7647" w:rsidRPr="00A14492">
        <w:rPr>
          <w:rFonts w:ascii="Times New Roman" w:hAnsi="Times New Roman" w:cs="Times New Roman"/>
          <w:sz w:val="24"/>
          <w:szCs w:val="24"/>
        </w:rPr>
        <w:t>нормативных  актов и (или) проектов управленческих и иных решений в части методологического организационного, др. обеспечения подготовки соответствующих документов по вопросам, входящим в компетенцию отдела в пределах функциональной компетенции.</w:t>
      </w:r>
    </w:p>
    <w:p w:rsidR="000D18A3" w:rsidRPr="00A14492" w:rsidRDefault="00C352DF" w:rsidP="000D18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15. </w:t>
      </w:r>
      <w:r w:rsidR="000D18A3" w:rsidRPr="00A14492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0D18A3" w:rsidRPr="00A14492">
        <w:rPr>
          <w:rFonts w:ascii="Times New Roman" w:hAnsi="Times New Roman" w:cs="Times New Roman"/>
          <w:sz w:val="24"/>
          <w:szCs w:val="24"/>
        </w:rPr>
        <w:t>положений об инспекции и отделе; графика отпусков гражданских служащих отдела; иных актов по поручению  руководства инспекции.</w:t>
      </w:r>
    </w:p>
    <w:p w:rsidR="00C352DF" w:rsidRPr="00A14492" w:rsidRDefault="00C352DF" w:rsidP="000D18A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Pr="00A14492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</w:t>
      </w:r>
      <w:r w:rsidRPr="00A14492">
        <w:rPr>
          <w:rFonts w:ascii="Times New Roman" w:hAnsi="Times New Roman" w:cs="Times New Roman"/>
          <w:sz w:val="24"/>
          <w:szCs w:val="24"/>
        </w:rPr>
        <w:lastRenderedPageBreak/>
        <w:t>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>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A1449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A1449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7125" w:rsidRPr="00A14492" w:rsidRDefault="00C352DF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18. </w:t>
      </w:r>
      <w:r w:rsidR="00C77125"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C77125" w:rsidRPr="00A1449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77125" w:rsidRPr="00A14492">
        <w:rPr>
          <w:rFonts w:ascii="Times New Roman" w:hAnsi="Times New Roman" w:cs="Times New Roman"/>
          <w:color w:val="000000"/>
          <w:sz w:val="24"/>
          <w:szCs w:val="24"/>
        </w:rPr>
        <w:t>выполняет организационное обеспечение (принимает  участие в обеспечении) оказания  следующих видов государственных услуг, осуществляемых  Межрайонной инспекцией ФНС России № 4 по Тамбовской области: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информирование  налогоплательщиков о результатах   контрольной  деятельности налоговых органов;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создание системы обеспечения информацией  заинтересованных лиц и  оказание 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 и  сборах и принятых  в соответствии с ним нормативных  правовых  актах, о  порядке 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A14492" w:rsidRPr="00A14492" w:rsidRDefault="00C77125" w:rsidP="002E3F9D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sz w:val="24"/>
          <w:szCs w:val="24"/>
        </w:rPr>
        <w:tab/>
      </w:r>
    </w:p>
    <w:p w:rsidR="00C352DF" w:rsidRPr="00A14492" w:rsidRDefault="00C352DF" w:rsidP="002B7CC9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352DF" w:rsidRPr="00A14492" w:rsidRDefault="002B7CC9" w:rsidP="002B7CC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C352DF" w:rsidRPr="00A1449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352DF" w:rsidRPr="00A14492" w:rsidRDefault="00C352DF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2E3F9D" w:rsidRPr="00A1449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2B7CC9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B7CC9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C352DF" w:rsidRPr="002B7CC9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C352DF" w:rsidRPr="002B7CC9" w:rsidTr="00C352DF">
        <w:tc>
          <w:tcPr>
            <w:tcW w:w="567" w:type="dxa"/>
          </w:tcPr>
          <w:p w:rsidR="00C352DF" w:rsidRPr="002B7CC9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C9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2B7CC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B7CC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C352DF" w:rsidRPr="002B7CC9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C9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C352DF" w:rsidRPr="002B7CC9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C9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C352DF" w:rsidRPr="002B7CC9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C9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C352DF" w:rsidRPr="002B7CC9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C9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C352DF" w:rsidRPr="00286C13" w:rsidTr="00C352DF">
        <w:tc>
          <w:tcPr>
            <w:tcW w:w="567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52DF" w:rsidRPr="00286C13" w:rsidTr="00C352DF">
        <w:tc>
          <w:tcPr>
            <w:tcW w:w="567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rPr>
          <w:rFonts w:ascii="Times New Roman" w:hAnsi="Times New Roman"/>
          <w:sz w:val="28"/>
          <w:szCs w:val="28"/>
        </w:rPr>
      </w:pPr>
    </w:p>
    <w:p w:rsidR="00C352DF" w:rsidRPr="00462438" w:rsidRDefault="00C352DF" w:rsidP="00C352D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C352DF" w:rsidRPr="00462438" w:rsidSect="00C352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38"/>
    <w:rsid w:val="00052C3E"/>
    <w:rsid w:val="000A19E6"/>
    <w:rsid w:val="000D18A3"/>
    <w:rsid w:val="001623E8"/>
    <w:rsid w:val="001D0BCF"/>
    <w:rsid w:val="00255D09"/>
    <w:rsid w:val="002B7CC9"/>
    <w:rsid w:val="002E3F9D"/>
    <w:rsid w:val="004457C3"/>
    <w:rsid w:val="00462438"/>
    <w:rsid w:val="004D7647"/>
    <w:rsid w:val="004E0B58"/>
    <w:rsid w:val="00575A75"/>
    <w:rsid w:val="00635585"/>
    <w:rsid w:val="00651AC9"/>
    <w:rsid w:val="00683D85"/>
    <w:rsid w:val="00746460"/>
    <w:rsid w:val="007C5DD8"/>
    <w:rsid w:val="007F4119"/>
    <w:rsid w:val="00837539"/>
    <w:rsid w:val="00870429"/>
    <w:rsid w:val="008A56DF"/>
    <w:rsid w:val="00A01B6E"/>
    <w:rsid w:val="00A14492"/>
    <w:rsid w:val="00A8006F"/>
    <w:rsid w:val="00C352DF"/>
    <w:rsid w:val="00C472BF"/>
    <w:rsid w:val="00C62C66"/>
    <w:rsid w:val="00C77125"/>
    <w:rsid w:val="00ED050D"/>
    <w:rsid w:val="00FF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C2C6297C4A89E50657C6D699119C2CC2CEA1949C1DE4FEC43D160683EhD11N" TargetMode="External"/><Relationship Id="rId13" Type="http://schemas.openxmlformats.org/officeDocument/2006/relationships/hyperlink" Target="consultantplus://offline/ref=4235800621E493BBA1767C534414AF4371A332355E582F4BF412C3592C4658FB1411E3FF9585F0B1HBMBG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CC2C6297C4A89E50657C6D699119C2CC2BED1B4AC9D012E64B886C6Ah319N" TargetMode="External"/><Relationship Id="rId12" Type="http://schemas.openxmlformats.org/officeDocument/2006/relationships/hyperlink" Target="consultantplus://offline/ref=4235800621E493BBA1767C534414AF4371A332355E582F4BF412C3592C4658FB1411E3FF9585F0B3HBM6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C2C6297C4A89E50657C64709619C2CC2BEC144CC9DD4FEC43D160683EhD11N" TargetMode="External"/><Relationship Id="rId11" Type="http://schemas.openxmlformats.org/officeDocument/2006/relationships/hyperlink" Target="consultantplus://offline/ref=4235800621E493BBA1767C534414AF4371A332355E582F4BF412C3592C4658FB1411E3FF9585F0B4HBM1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CC2C6297C4A89E50657C64709619C2CC28EF1D4BC1DB4FEC43D160683EhD11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C2C6297C4A89E50657C6D699119C2CC2CE1184ACED84FEC43D160683EhD11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E21ADF-2D58-4C36-B8CF-0EC80BFD9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6C8936E0</Template>
  <TotalTime>0</TotalTime>
  <Pages>7</Pages>
  <Words>3057</Words>
  <Characters>17425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Владимировна</dc:creator>
  <cp:lastModifiedBy>Ветрова Любовь Ивановна</cp:lastModifiedBy>
  <cp:revision>2</cp:revision>
  <dcterms:created xsi:type="dcterms:W3CDTF">2017-10-18T07:16:00Z</dcterms:created>
  <dcterms:modified xsi:type="dcterms:W3CDTF">2017-10-18T07:16:00Z</dcterms:modified>
</cp:coreProperties>
</file>